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0C291F34" w:rsidR="00A91DC3" w:rsidRDefault="00351D2D" w:rsidP="007542E4">
      <w:pPr>
        <w:rPr>
          <w:rFonts w:ascii="Myriad Pro" w:eastAsiaTheme="majorEastAsia" w:hAnsi="Myriad Pro" w:cs="Segoe UI"/>
          <w:b/>
          <w:bCs/>
          <w:color w:val="0553A2"/>
          <w:sz w:val="32"/>
          <w:szCs w:val="32"/>
        </w:rPr>
      </w:pPr>
      <w:r w:rsidRPr="00351D2D">
        <w:rPr>
          <w:rFonts w:ascii="Myriad Pro" w:eastAsiaTheme="majorEastAsia" w:hAnsi="Myriad Pro" w:cs="Segoe UI"/>
          <w:b/>
          <w:bCs/>
          <w:color w:val="0553A2"/>
          <w:sz w:val="32"/>
          <w:szCs w:val="32"/>
        </w:rPr>
        <w:t xml:space="preserve">19 Zoll </w:t>
      </w:r>
      <w:proofErr w:type="spellStart"/>
      <w:r w:rsidRPr="00351D2D">
        <w:rPr>
          <w:rFonts w:ascii="Myriad Pro" w:eastAsiaTheme="majorEastAsia" w:hAnsi="Myriad Pro" w:cs="Segoe UI"/>
          <w:b/>
          <w:bCs/>
          <w:color w:val="0553A2"/>
          <w:sz w:val="32"/>
          <w:szCs w:val="32"/>
        </w:rPr>
        <w:t>Controlmaster</w:t>
      </w:r>
      <w:proofErr w:type="spellEnd"/>
      <w:r w:rsidRPr="00351D2D">
        <w:rPr>
          <w:rFonts w:ascii="Myriad Pro" w:eastAsiaTheme="majorEastAsia" w:hAnsi="Myriad Pro" w:cs="Segoe UI"/>
          <w:b/>
          <w:bCs/>
          <w:color w:val="0553A2"/>
          <w:sz w:val="32"/>
          <w:szCs w:val="32"/>
        </w:rPr>
        <w:t xml:space="preserve"> 1324 4HE online konfigurierbarer Industrie PC</w:t>
      </w:r>
    </w:p>
    <w:p w14:paraId="102D886B" w14:textId="4EE489C7" w:rsidR="003B2759" w:rsidRPr="007542E4" w:rsidRDefault="003B2759" w:rsidP="007542E4">
      <w:pPr>
        <w:rPr>
          <w:rFonts w:ascii="Myriad Pro" w:hAnsi="Myriad Pro" w:cs="Arial"/>
          <w:noProof/>
          <w:color w:val="404040"/>
          <w:sz w:val="20"/>
          <w:szCs w:val="20"/>
        </w:rPr>
      </w:pPr>
    </w:p>
    <w:p w14:paraId="3E6FFF45" w14:textId="2E6621B9" w:rsidR="00351D2D" w:rsidRPr="00351D2D" w:rsidRDefault="00351D2D" w:rsidP="00351D2D">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7ACFE923" wp14:editId="39C08380">
            <wp:simplePos x="0" y="0"/>
            <wp:positionH relativeFrom="column">
              <wp:posOffset>-720090</wp:posOffset>
            </wp:positionH>
            <wp:positionV relativeFrom="paragraph">
              <wp:posOffset>29845</wp:posOffset>
            </wp:positionV>
            <wp:extent cx="2383200" cy="1573200"/>
            <wp:effectExtent l="0" t="0" r="0" b="825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3200" cy="157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1D2D">
        <w:rPr>
          <w:rFonts w:ascii="Myriad Pro" w:hAnsi="Myriad Pro" w:cs="Arial"/>
          <w:noProof/>
          <w:color w:val="404040"/>
          <w:sz w:val="20"/>
          <w:szCs w:val="20"/>
        </w:rPr>
        <w:t>Der 19 Zoll Controlmaster 1324 in 4HE ist für den durchgehenden Einsatz in Industrieumgebungen ausgelegt. Die Plattform basiert auf einem industrietauglichen Mainboard mit Intel Core Ultra Prozessoren der Series 2 und bietet stabile Leistung, Langzeitverfügbarkeit und einen erweiterten Temperaturbereich. Die Rackbauform erleichtert die Integration in vorhandene Schrankinfrastrukturen. Bis zu 196 GB DDR5 RAM, bis zu vier HDD oder SSD sowie zwei M.2 Steckplätze und insgesamt vier PCI Express plus zwei PCI Steckplätze schaffen Reserven für anspruchsvolle Aufgaben.</w:t>
      </w:r>
    </w:p>
    <w:p w14:paraId="69A0C12C" w14:textId="77777777" w:rsidR="00351D2D" w:rsidRPr="00351D2D" w:rsidRDefault="00351D2D" w:rsidP="00351D2D">
      <w:pPr>
        <w:rPr>
          <w:rFonts w:ascii="Myriad Pro" w:hAnsi="Myriad Pro" w:cs="Arial"/>
          <w:noProof/>
          <w:color w:val="404040"/>
          <w:sz w:val="20"/>
          <w:szCs w:val="20"/>
        </w:rPr>
      </w:pPr>
    </w:p>
    <w:p w14:paraId="571F9D49" w14:textId="7D9BF406" w:rsidR="00351D2D" w:rsidRPr="00351D2D" w:rsidRDefault="00351D2D" w:rsidP="00351D2D">
      <w:pPr>
        <w:rPr>
          <w:rFonts w:ascii="Myriad Pro" w:hAnsi="Myriad Pro" w:cs="Arial"/>
          <w:noProof/>
          <w:color w:val="404040"/>
          <w:sz w:val="20"/>
          <w:szCs w:val="20"/>
        </w:rPr>
      </w:pPr>
      <w:r w:rsidRPr="00351D2D">
        <w:rPr>
          <w:rFonts w:ascii="Myriad Pro" w:hAnsi="Myriad Pro" w:cs="Arial"/>
          <w:noProof/>
          <w:color w:val="404040"/>
          <w:sz w:val="20"/>
          <w:szCs w:val="20"/>
        </w:rPr>
        <w:t>Über den Online Konfigurator lässt sich der Controlmaster 1324 präzise an den Projektbedarf anpassen. Prozessor, Arbeitsspeicher, Massenspeicher, Netzwerkkarten, Grafikkarten, RAID Controller und Betriebssystem werden schrittweise gewählt, die Oberfläche führt sicher durch kompatible Optionen. Nach Abschluss der Konfiguration erfolgt die Assemblierung in der hauseigenen Fertigung inklusive Funktionstest und Vorinstallation des gewählten Betriebssystems, sodass das System einsatzbereit ausgeliefert wird.</w:t>
      </w:r>
    </w:p>
    <w:p w14:paraId="72E1CD5D" w14:textId="77777777" w:rsidR="00351D2D" w:rsidRPr="00351D2D" w:rsidRDefault="00351D2D" w:rsidP="00351D2D">
      <w:pPr>
        <w:rPr>
          <w:rFonts w:ascii="Myriad Pro" w:hAnsi="Myriad Pro" w:cs="Arial"/>
          <w:noProof/>
          <w:color w:val="404040"/>
          <w:sz w:val="20"/>
          <w:szCs w:val="20"/>
        </w:rPr>
      </w:pPr>
    </w:p>
    <w:p w14:paraId="2667E7EA" w14:textId="40A5A98B" w:rsidR="007C613F" w:rsidRDefault="00351D2D" w:rsidP="00351D2D">
      <w:pPr>
        <w:rPr>
          <w:rFonts w:ascii="Myriad Pro" w:hAnsi="Myriad Pro" w:cs="Arial"/>
          <w:noProof/>
          <w:color w:val="404040"/>
          <w:sz w:val="20"/>
          <w:szCs w:val="20"/>
        </w:rPr>
      </w:pPr>
      <w:r w:rsidRPr="00351D2D">
        <w:rPr>
          <w:rFonts w:ascii="Myriad Pro" w:hAnsi="Myriad Pro" w:cs="Arial"/>
          <w:noProof/>
          <w:color w:val="404040"/>
          <w:sz w:val="20"/>
          <w:szCs w:val="20"/>
        </w:rPr>
        <w:t>Durch die Kombination aus Rechenleistung, Erweiterbarkeit und 19 Zoll Rackmontage empfiehlt sich der Controlmaster 1324 für Steuerung und Automatisierung, Maschinen und Anlagenüberwachung, Datenerfassung und Visualisierung, SCADA und HMI, industrielle Netzwerkinfrastruktur sowie als Edge Server in der Produktion. Die modulare Plattform bietet damit eine verlässliche Basis für Neuanlagen und Modernisierungen in der Industrie.</w:t>
      </w: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63A75033" w14:textId="742C95CC" w:rsidR="002A0C94" w:rsidRDefault="002A0C94" w:rsidP="001C79A0">
      <w:pPr>
        <w:rPr>
          <w:rFonts w:ascii="Myriad Pro" w:eastAsia="Times New Roman" w:hAnsi="Myriad Pro" w:cs="Arial"/>
          <w:color w:val="404040"/>
          <w:sz w:val="20"/>
          <w:szCs w:val="20"/>
        </w:rPr>
      </w:pPr>
    </w:p>
    <w:p w14:paraId="6D7BA440" w14:textId="6DB44EEC" w:rsidR="003B2759" w:rsidRDefault="003B2759" w:rsidP="001C79A0">
      <w:pPr>
        <w:rPr>
          <w:rFonts w:ascii="Myriad Pro" w:eastAsia="Times New Roman" w:hAnsi="Myriad Pro" w:cs="Arial"/>
          <w:color w:val="404040"/>
          <w:sz w:val="20"/>
          <w:szCs w:val="20"/>
        </w:rPr>
      </w:pPr>
    </w:p>
    <w:p w14:paraId="3944B07E" w14:textId="77777777" w:rsidR="009E1FBF" w:rsidRDefault="009E1FBF"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1F288316" w:rsidR="002A0C94" w:rsidRDefault="002A0C94" w:rsidP="001C79A0">
      <w:pPr>
        <w:rPr>
          <w:rFonts w:ascii="Myriad Pro" w:eastAsia="Times New Roman" w:hAnsi="Myriad Pro" w:cs="Arial"/>
          <w:color w:val="404040"/>
          <w:sz w:val="20"/>
          <w:szCs w:val="20"/>
        </w:rPr>
      </w:pPr>
    </w:p>
    <w:p w14:paraId="7039A467" w14:textId="06C1C92D" w:rsidR="00351D2D" w:rsidRDefault="00351D2D" w:rsidP="001C79A0">
      <w:pPr>
        <w:rPr>
          <w:rFonts w:ascii="Myriad Pro" w:eastAsia="Times New Roman" w:hAnsi="Myriad Pro" w:cs="Arial"/>
          <w:color w:val="404040"/>
          <w:sz w:val="20"/>
          <w:szCs w:val="20"/>
        </w:rPr>
      </w:pPr>
    </w:p>
    <w:p w14:paraId="534F6896" w14:textId="286C26E6" w:rsidR="00351D2D" w:rsidRDefault="00351D2D" w:rsidP="001C79A0">
      <w:pPr>
        <w:rPr>
          <w:rFonts w:ascii="Myriad Pro" w:eastAsia="Times New Roman" w:hAnsi="Myriad Pro" w:cs="Arial"/>
          <w:color w:val="404040"/>
          <w:sz w:val="20"/>
          <w:szCs w:val="20"/>
        </w:rPr>
      </w:pPr>
    </w:p>
    <w:p w14:paraId="581D0851" w14:textId="6CD4DF31" w:rsidR="00351D2D" w:rsidRDefault="00351D2D" w:rsidP="001C79A0">
      <w:pPr>
        <w:rPr>
          <w:rFonts w:ascii="Myriad Pro" w:eastAsia="Times New Roman" w:hAnsi="Myriad Pro" w:cs="Arial"/>
          <w:color w:val="404040"/>
          <w:sz w:val="20"/>
          <w:szCs w:val="20"/>
        </w:rPr>
      </w:pPr>
    </w:p>
    <w:p w14:paraId="3D835DDA" w14:textId="73B44231" w:rsidR="00351D2D" w:rsidRDefault="00351D2D" w:rsidP="001C79A0">
      <w:pPr>
        <w:rPr>
          <w:rFonts w:ascii="Myriad Pro" w:eastAsia="Times New Roman" w:hAnsi="Myriad Pro" w:cs="Arial"/>
          <w:color w:val="404040"/>
          <w:sz w:val="20"/>
          <w:szCs w:val="20"/>
        </w:rPr>
      </w:pPr>
    </w:p>
    <w:p w14:paraId="655C555F" w14:textId="22441C38" w:rsidR="00351D2D" w:rsidRDefault="00351D2D" w:rsidP="001C79A0">
      <w:pPr>
        <w:rPr>
          <w:rFonts w:ascii="Myriad Pro" w:eastAsia="Times New Roman" w:hAnsi="Myriad Pro" w:cs="Arial"/>
          <w:color w:val="404040"/>
          <w:sz w:val="20"/>
          <w:szCs w:val="20"/>
        </w:rPr>
      </w:pPr>
    </w:p>
    <w:p w14:paraId="29FB49BE" w14:textId="2848B6BF" w:rsidR="00351D2D" w:rsidRDefault="00351D2D" w:rsidP="001C79A0">
      <w:pPr>
        <w:rPr>
          <w:rFonts w:ascii="Myriad Pro" w:eastAsia="Times New Roman" w:hAnsi="Myriad Pro" w:cs="Arial"/>
          <w:color w:val="404040"/>
          <w:sz w:val="20"/>
          <w:szCs w:val="20"/>
        </w:rPr>
      </w:pPr>
    </w:p>
    <w:p w14:paraId="0897841F" w14:textId="37B45EB9" w:rsidR="00351D2D" w:rsidRDefault="00351D2D" w:rsidP="001C79A0">
      <w:pPr>
        <w:rPr>
          <w:rFonts w:ascii="Myriad Pro" w:eastAsia="Times New Roman" w:hAnsi="Myriad Pro" w:cs="Arial"/>
          <w:color w:val="404040"/>
          <w:sz w:val="20"/>
          <w:szCs w:val="20"/>
        </w:rPr>
      </w:pPr>
    </w:p>
    <w:p w14:paraId="1DA2A14C" w14:textId="03129C08" w:rsidR="00351D2D" w:rsidRDefault="00351D2D" w:rsidP="001C79A0">
      <w:pPr>
        <w:rPr>
          <w:rFonts w:ascii="Myriad Pro" w:eastAsia="Times New Roman" w:hAnsi="Myriad Pro" w:cs="Arial"/>
          <w:color w:val="404040"/>
          <w:sz w:val="20"/>
          <w:szCs w:val="20"/>
        </w:rPr>
      </w:pPr>
    </w:p>
    <w:p w14:paraId="7BF893F4" w14:textId="77777777" w:rsidR="00351D2D" w:rsidRDefault="00351D2D" w:rsidP="001C79A0">
      <w:pPr>
        <w:rPr>
          <w:rFonts w:ascii="Myriad Pro" w:eastAsia="Times New Roman" w:hAnsi="Myriad Pro" w:cs="Arial"/>
          <w:color w:val="404040"/>
          <w:sz w:val="20"/>
          <w:szCs w:val="20"/>
        </w:rPr>
      </w:pPr>
      <w:bookmarkStart w:id="0" w:name="_GoBack"/>
      <w:bookmarkEnd w:id="0"/>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AEC1F7" w14:textId="77777777" w:rsidR="007E6E8B" w:rsidRDefault="007E6E8B">
      <w:r>
        <w:separator/>
      </w:r>
    </w:p>
  </w:endnote>
  <w:endnote w:type="continuationSeparator" w:id="0">
    <w:p w14:paraId="51E8C2E6" w14:textId="77777777" w:rsidR="007E6E8B" w:rsidRDefault="007E6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B24327" w14:textId="77777777" w:rsidR="007E6E8B" w:rsidRDefault="007E6E8B">
      <w:r>
        <w:separator/>
      </w:r>
    </w:p>
  </w:footnote>
  <w:footnote w:type="continuationSeparator" w:id="0">
    <w:p w14:paraId="0B22AEEE" w14:textId="77777777" w:rsidR="007E6E8B" w:rsidRDefault="007E6E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1D2D"/>
    <w:rsid w:val="00352B49"/>
    <w:rsid w:val="003838D8"/>
    <w:rsid w:val="00396BD9"/>
    <w:rsid w:val="003A19FB"/>
    <w:rsid w:val="003A1BDA"/>
    <w:rsid w:val="003A1D58"/>
    <w:rsid w:val="003A43FD"/>
    <w:rsid w:val="003B2759"/>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4586"/>
    <w:rsid w:val="0073767E"/>
    <w:rsid w:val="007542E4"/>
    <w:rsid w:val="0077312B"/>
    <w:rsid w:val="00784ACC"/>
    <w:rsid w:val="007A17E7"/>
    <w:rsid w:val="007A5080"/>
    <w:rsid w:val="007A5F1B"/>
    <w:rsid w:val="007C1ED2"/>
    <w:rsid w:val="007C34EB"/>
    <w:rsid w:val="007C613F"/>
    <w:rsid w:val="007E6E8B"/>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E1FBF"/>
    <w:rsid w:val="009F3690"/>
    <w:rsid w:val="00A10789"/>
    <w:rsid w:val="00A31529"/>
    <w:rsid w:val="00A435EA"/>
    <w:rsid w:val="00A55667"/>
    <w:rsid w:val="00A64C18"/>
    <w:rsid w:val="00A703F7"/>
    <w:rsid w:val="00A7664B"/>
    <w:rsid w:val="00A86640"/>
    <w:rsid w:val="00A91DC3"/>
    <w:rsid w:val="00A91F3B"/>
    <w:rsid w:val="00AB3D42"/>
    <w:rsid w:val="00AC4A5E"/>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1CFF"/>
    <w:rsid w:val="00D56009"/>
    <w:rsid w:val="00D65F1A"/>
    <w:rsid w:val="00D80784"/>
    <w:rsid w:val="00D84930"/>
    <w:rsid w:val="00DA0791"/>
    <w:rsid w:val="00DA1B8D"/>
    <w:rsid w:val="00DB7ECC"/>
    <w:rsid w:val="00DC0E8F"/>
    <w:rsid w:val="00DF08B2"/>
    <w:rsid w:val="00DF35B1"/>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D2D9DF-1AB2-48D6-9964-47CA74607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477</Words>
  <Characters>3011</Characters>
  <Application>Microsoft Office Word</Application>
  <DocSecurity>0</DocSecurity>
  <Lines>25</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71</cp:revision>
  <cp:lastPrinted>1900-12-31T23:00:00Z</cp:lastPrinted>
  <dcterms:created xsi:type="dcterms:W3CDTF">2023-08-01T10:08:00Z</dcterms:created>
  <dcterms:modified xsi:type="dcterms:W3CDTF">2025-11-04T12:09:00Z</dcterms:modified>
</cp:coreProperties>
</file>